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WIBFORD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held by the late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58F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21-30)</w:t>
      </w: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224D5" w:rsidRDefault="006224D5" w:rsidP="00622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6224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4D5" w:rsidRDefault="006224D5" w:rsidP="00564E3C">
      <w:pPr>
        <w:spacing w:after="0" w:line="240" w:lineRule="auto"/>
      </w:pPr>
      <w:r>
        <w:separator/>
      </w:r>
    </w:p>
  </w:endnote>
  <w:endnote w:type="continuationSeparator" w:id="0">
    <w:p w:rsidR="006224D5" w:rsidRDefault="006224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224D5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4D5" w:rsidRDefault="006224D5" w:rsidP="00564E3C">
      <w:pPr>
        <w:spacing w:after="0" w:line="240" w:lineRule="auto"/>
      </w:pPr>
      <w:r>
        <w:separator/>
      </w:r>
    </w:p>
  </w:footnote>
  <w:footnote w:type="continuationSeparator" w:id="0">
    <w:p w:rsidR="006224D5" w:rsidRDefault="006224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D5"/>
    <w:rsid w:val="00372DC6"/>
    <w:rsid w:val="00564E3C"/>
    <w:rsid w:val="006224D5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8AE9A"/>
  <w15:chartTrackingRefBased/>
  <w15:docId w15:val="{FA8145EB-12FE-42DF-A8B9-F4C28514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224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2015-10-10T10:11:00Z</dcterms:created>
  <dcterms:modified xsi:type="dcterms:W3CDTF">2015-10-10T10:11:00Z</dcterms:modified>
</cp:coreProperties>
</file>